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8F794" w14:textId="77777777" w:rsidR="002473D5" w:rsidRDefault="002473D5" w:rsidP="002473D5">
      <w:r>
        <w:rPr>
          <w:u w:val="single"/>
        </w:rPr>
        <w:t>John SHRIGLEY</w:t>
      </w:r>
      <w:r>
        <w:t xml:space="preserve">     </w:t>
      </w:r>
      <w:proofErr w:type="gramStart"/>
      <w:r>
        <w:t xml:space="preserve">   (</w:t>
      </w:r>
      <w:proofErr w:type="gramEnd"/>
      <w:r>
        <w:t>fl.1453)</w:t>
      </w:r>
    </w:p>
    <w:p w14:paraId="25AEB21F" w14:textId="77777777" w:rsidR="002473D5" w:rsidRDefault="002473D5" w:rsidP="002473D5"/>
    <w:p w14:paraId="39F4226F" w14:textId="77777777" w:rsidR="002473D5" w:rsidRDefault="002473D5" w:rsidP="002473D5"/>
    <w:p w14:paraId="65D9C7A0" w14:textId="77777777" w:rsidR="002473D5" w:rsidRDefault="002473D5" w:rsidP="002473D5">
      <w:r>
        <w:tab/>
        <w:t>1453</w:t>
      </w:r>
      <w:r>
        <w:tab/>
        <w:t xml:space="preserve">He took out a 60-years’ lease of </w:t>
      </w:r>
      <w:proofErr w:type="spellStart"/>
      <w:r>
        <w:t>Wheley</w:t>
      </w:r>
      <w:proofErr w:type="spellEnd"/>
      <w:r>
        <w:t xml:space="preserve"> Mill.</w:t>
      </w:r>
    </w:p>
    <w:p w14:paraId="6ECC3404" w14:textId="77777777" w:rsidR="002473D5" w:rsidRDefault="002473D5" w:rsidP="002473D5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2AF47710" w14:textId="77777777" w:rsidR="002473D5" w:rsidRDefault="002473D5" w:rsidP="002473D5">
      <w:pPr>
        <w:ind w:left="720" w:firstLine="720"/>
      </w:pPr>
      <w:r>
        <w:t>pub. The Cheshire Community Council, 1971, p.90)</w:t>
      </w:r>
    </w:p>
    <w:p w14:paraId="7F887328" w14:textId="77777777" w:rsidR="002473D5" w:rsidRDefault="002473D5" w:rsidP="002473D5"/>
    <w:p w14:paraId="30B6B746" w14:textId="77777777" w:rsidR="002473D5" w:rsidRDefault="002473D5" w:rsidP="002473D5"/>
    <w:p w14:paraId="6CA1C813" w14:textId="77777777" w:rsidR="002473D5" w:rsidRDefault="002473D5" w:rsidP="002473D5">
      <w:r>
        <w:t>5 May 2023</w:t>
      </w:r>
    </w:p>
    <w:p w14:paraId="483AEEC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ED168" w14:textId="77777777" w:rsidR="002473D5" w:rsidRDefault="002473D5" w:rsidP="009139A6">
      <w:r>
        <w:separator/>
      </w:r>
    </w:p>
  </w:endnote>
  <w:endnote w:type="continuationSeparator" w:id="0">
    <w:p w14:paraId="45F019C4" w14:textId="77777777" w:rsidR="002473D5" w:rsidRDefault="002473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BB7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1CE3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C3C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7AC01" w14:textId="77777777" w:rsidR="002473D5" w:rsidRDefault="002473D5" w:rsidP="009139A6">
      <w:r>
        <w:separator/>
      </w:r>
    </w:p>
  </w:footnote>
  <w:footnote w:type="continuationSeparator" w:id="0">
    <w:p w14:paraId="79F88A63" w14:textId="77777777" w:rsidR="002473D5" w:rsidRDefault="002473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77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29C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EC0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3D5"/>
    <w:rsid w:val="000666E0"/>
    <w:rsid w:val="002473D5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6D2E4"/>
  <w15:chartTrackingRefBased/>
  <w15:docId w15:val="{BE094941-0633-4D84-BBBF-953150AB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3D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2023-09-16T06:35:00Z</dcterms:created>
  <dcterms:modified xsi:type="dcterms:W3CDTF">2023-09-16T06:35:00Z</dcterms:modified>
</cp:coreProperties>
</file>